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747" w:rsidRDefault="00556747" w:rsidP="008E7DDB">
      <w:pPr>
        <w:pStyle w:val="Heading1"/>
        <w:rPr>
          <w:b/>
          <w:sz w:val="28"/>
          <w:szCs w:val="28"/>
          <w:u w:val="none"/>
        </w:rPr>
      </w:pPr>
    </w:p>
    <w:p w:rsidR="00556747" w:rsidRDefault="00556747" w:rsidP="00437A8F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1 </w:t>
      </w:r>
    </w:p>
    <w:p w:rsidR="00556747" w:rsidRDefault="00556747" w:rsidP="00437A8F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>к решению Унечского городского</w:t>
      </w:r>
    </w:p>
    <w:p w:rsidR="00556747" w:rsidRDefault="00556747" w:rsidP="00437A8F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народных депутатов </w:t>
      </w:r>
    </w:p>
    <w:p w:rsidR="00556747" w:rsidRDefault="00556747" w:rsidP="00437A8F">
      <w:pPr>
        <w:ind w:right="-1"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От 03.05.2024г.. №4-159 </w:t>
      </w:r>
    </w:p>
    <w:p w:rsidR="00556747" w:rsidRDefault="00556747" w:rsidP="00437A8F">
      <w:pPr>
        <w:ind w:right="-1" w:firstLine="709"/>
        <w:jc w:val="right"/>
        <w:rPr>
          <w:sz w:val="20"/>
          <w:szCs w:val="20"/>
        </w:rPr>
      </w:pPr>
    </w:p>
    <w:p w:rsidR="00556747" w:rsidRPr="001D2860" w:rsidRDefault="00556747" w:rsidP="008E7DDB">
      <w:pPr>
        <w:pStyle w:val="Heading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</w:p>
    <w:p w:rsidR="00556747" w:rsidRPr="001D2860" w:rsidRDefault="00556747" w:rsidP="008E7DDB">
      <w:pPr>
        <w:pStyle w:val="Heading1"/>
        <w:rPr>
          <w:b/>
          <w:i/>
          <w:sz w:val="28"/>
          <w:szCs w:val="28"/>
          <w:u w:val="none"/>
        </w:rPr>
      </w:pP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556747" w:rsidRDefault="00556747" w:rsidP="008E7DDB">
      <w:pPr>
        <w:pStyle w:val="Subtitle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556747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56747" w:rsidRPr="002C0681" w:rsidRDefault="00556747">
            <w:pPr>
              <w:pStyle w:val="Subtitle"/>
              <w:spacing w:before="240" w:after="240" w:line="240" w:lineRule="auto"/>
              <w:rPr>
                <w:rFonts w:cs="Arial"/>
                <w:b/>
                <w:bCs/>
                <w:sz w:val="44"/>
                <w:szCs w:val="44"/>
              </w:rPr>
            </w:pPr>
            <w:r w:rsidRPr="002C0681">
              <w:rPr>
                <w:rFonts w:cs="Arial"/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556747" w:rsidRDefault="00556747" w:rsidP="00874271">
      <w:pPr>
        <w:jc w:val="center"/>
        <w:rPr>
          <w:b/>
          <w:sz w:val="28"/>
          <w:szCs w:val="28"/>
        </w:rPr>
      </w:pPr>
    </w:p>
    <w:p w:rsidR="00556747" w:rsidRDefault="00556747" w:rsidP="00874271">
      <w:r>
        <w:t>от__________2024 г.№_____</w:t>
      </w:r>
    </w:p>
    <w:p w:rsidR="00556747" w:rsidRDefault="00556747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556747" w:rsidRDefault="00556747" w:rsidP="00C764E9">
      <w:pPr>
        <w:jc w:val="both"/>
      </w:pPr>
    </w:p>
    <w:p w:rsidR="00556747" w:rsidRDefault="00556747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556747" w:rsidRDefault="00556747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556747" w:rsidRDefault="00556747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</w:t>
      </w:r>
    </w:p>
    <w:p w:rsidR="00556747" w:rsidRDefault="00556747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556747" w:rsidRPr="006E13BA" w:rsidRDefault="00556747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Pr="006E13BA">
        <w:rPr>
          <w:sz w:val="28"/>
          <w:szCs w:val="28"/>
        </w:rPr>
        <w:t>за 20</w:t>
      </w:r>
      <w:r>
        <w:rPr>
          <w:sz w:val="28"/>
          <w:szCs w:val="28"/>
        </w:rPr>
        <w:t>23</w:t>
      </w:r>
      <w:r w:rsidRPr="006E13BA">
        <w:rPr>
          <w:sz w:val="28"/>
          <w:szCs w:val="28"/>
        </w:rPr>
        <w:t xml:space="preserve"> год</w:t>
      </w:r>
    </w:p>
    <w:p w:rsidR="00556747" w:rsidRDefault="00556747" w:rsidP="00B257FC">
      <w:pPr>
        <w:rPr>
          <w:sz w:val="28"/>
          <w:szCs w:val="28"/>
        </w:rPr>
      </w:pPr>
    </w:p>
    <w:p w:rsidR="00556747" w:rsidRDefault="00556747" w:rsidP="00B257FC">
      <w:pPr>
        <w:rPr>
          <w:sz w:val="28"/>
          <w:szCs w:val="28"/>
        </w:rPr>
      </w:pPr>
    </w:p>
    <w:p w:rsidR="00556747" w:rsidRPr="007D51DD" w:rsidRDefault="00556747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>я Унечского муниципального района Брянской области</w:t>
      </w:r>
      <w:r w:rsidRPr="007D51DD">
        <w:t xml:space="preserve"> за 20</w:t>
      </w:r>
      <w:r>
        <w:t>23</w:t>
      </w:r>
      <w:r w:rsidRPr="007D51DD">
        <w:t xml:space="preserve"> год, учитывая заключение </w:t>
      </w:r>
      <w:r>
        <w:t>Контрольно- с</w:t>
      </w:r>
      <w:r w:rsidRPr="007D51DD">
        <w:t>четной палаты Унечского района, и заслушав информацию по данному вопросу, Унечский городской Совет народных депутатов отмечает следующее.</w:t>
      </w:r>
    </w:p>
    <w:p w:rsidR="00556747" w:rsidRPr="002333F7" w:rsidRDefault="00556747" w:rsidP="005E54E6">
      <w:pPr>
        <w:spacing w:line="276" w:lineRule="auto"/>
        <w:jc w:val="both"/>
      </w:pPr>
      <w:r w:rsidRPr="00B659F9">
        <w:t xml:space="preserve">          В бюджет Унечского городского поселения Унечского муниципального района Брянской области </w:t>
      </w:r>
      <w:r w:rsidRPr="002333F7">
        <w:t>за 202</w:t>
      </w:r>
      <w:r>
        <w:t>3</w:t>
      </w:r>
      <w:r w:rsidRPr="002333F7">
        <w:t xml:space="preserve"> год поступило доходов </w:t>
      </w:r>
      <w:r>
        <w:t>122315594,47</w:t>
      </w:r>
      <w:r w:rsidRPr="002333F7">
        <w:t xml:space="preserve"> руб., из них налоговых и неналоговых </w:t>
      </w:r>
      <w:r>
        <w:t>85126896,56</w:t>
      </w:r>
      <w:r w:rsidRPr="002333F7">
        <w:t xml:space="preserve"> руб. (</w:t>
      </w:r>
      <w:r>
        <w:t>69,6</w:t>
      </w:r>
      <w:r w:rsidRPr="002333F7">
        <w:t xml:space="preserve">%), безвозмездных перечислений из областного бюджета </w:t>
      </w:r>
      <w:r>
        <w:t>36486992,72</w:t>
      </w:r>
      <w:r w:rsidRPr="002333F7">
        <w:t xml:space="preserve"> руб. (</w:t>
      </w:r>
      <w:r>
        <w:t>29,8</w:t>
      </w:r>
      <w:r w:rsidRPr="002333F7">
        <w:t xml:space="preserve">), прочих безвозмездных поступлений </w:t>
      </w:r>
      <w:r>
        <w:t>302840,26</w:t>
      </w:r>
      <w:r w:rsidRPr="002333F7">
        <w:t xml:space="preserve"> руб. (0,2%), возврат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>
        <w:t>583587,32</w:t>
      </w:r>
      <w:r w:rsidRPr="002333F7">
        <w:t xml:space="preserve"> руб. (0,</w:t>
      </w:r>
      <w:r>
        <w:t>4</w:t>
      </w:r>
      <w:r w:rsidRPr="002333F7">
        <w:t>%)</w:t>
      </w:r>
      <w:r>
        <w:t>,</w:t>
      </w:r>
      <w:r w:rsidRPr="002333F7">
        <w:t xml:space="preserve">возврат остатков субсидий, субвенций и иных межбюджетных трансфертов, имеющих целевое назначение, прошлых лет из бюджетов </w:t>
      </w:r>
      <w:r>
        <w:t>городских поселений (-184722,39</w:t>
      </w:r>
      <w:r w:rsidRPr="002333F7">
        <w:t>руб.</w:t>
      </w:r>
      <w:r>
        <w:t>)</w:t>
      </w:r>
      <w:r w:rsidRPr="002333F7">
        <w:t xml:space="preserve">. </w:t>
      </w:r>
    </w:p>
    <w:p w:rsidR="00556747" w:rsidRPr="00106953" w:rsidRDefault="00556747" w:rsidP="00B257FC">
      <w:pPr>
        <w:spacing w:line="276" w:lineRule="auto"/>
        <w:jc w:val="both"/>
        <w:rPr>
          <w:color w:val="FF0000"/>
        </w:rPr>
      </w:pPr>
      <w:r w:rsidRPr="00106953">
        <w:rPr>
          <w:color w:val="FF0000"/>
        </w:rPr>
        <w:t xml:space="preserve">. </w:t>
      </w:r>
    </w:p>
    <w:p w:rsidR="00556747" w:rsidRPr="002333F7" w:rsidRDefault="00556747" w:rsidP="00B257FC">
      <w:pPr>
        <w:tabs>
          <w:tab w:val="left" w:pos="2310"/>
        </w:tabs>
        <w:spacing w:line="276" w:lineRule="auto"/>
        <w:ind w:firstLine="709"/>
        <w:jc w:val="both"/>
      </w:pPr>
      <w:r w:rsidRPr="002333F7">
        <w:t>Плановые назначения по доходам исполнены на 10</w:t>
      </w:r>
      <w:r>
        <w:t>4,8</w:t>
      </w:r>
      <w:r w:rsidRPr="002333F7">
        <w:t xml:space="preserve">%, в т.ч. по налоговым и неналоговым доходам на </w:t>
      </w:r>
      <w:r>
        <w:t>107,1</w:t>
      </w:r>
      <w:r w:rsidRPr="002333F7">
        <w:t xml:space="preserve"> %.</w:t>
      </w:r>
    </w:p>
    <w:p w:rsidR="00556747" w:rsidRPr="000D1729" w:rsidRDefault="00556747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Наибольший удельный вес в объеме налоговых и неналоговых доходов занимают поступления земельного налога </w:t>
      </w:r>
      <w:r>
        <w:t>22,7</w:t>
      </w:r>
      <w:r w:rsidRPr="000D1729">
        <w:t xml:space="preserve">%, налога на доходы физических лиц </w:t>
      </w:r>
      <w:r>
        <w:t>46,2</w:t>
      </w:r>
      <w:r w:rsidRPr="000D1729">
        <w:t xml:space="preserve">%. </w:t>
      </w:r>
    </w:p>
    <w:p w:rsidR="00556747" w:rsidRPr="000D1729" w:rsidRDefault="00556747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Плановые назначения по расходам исполнены на </w:t>
      </w:r>
      <w:r>
        <w:t>83,4</w:t>
      </w:r>
      <w:r w:rsidRPr="000D1729">
        <w:t xml:space="preserve">% и объем расходов составил </w:t>
      </w:r>
      <w:r>
        <w:t xml:space="preserve">156769012,47 </w:t>
      </w:r>
      <w:r w:rsidRPr="000D1729">
        <w:t xml:space="preserve">руб. Наибольший удельный вес в общем объеме расходов приходится на отрасль «Национальная экономика» </w:t>
      </w:r>
      <w:r>
        <w:t>42</w:t>
      </w:r>
      <w:r w:rsidRPr="000D1729">
        <w:t xml:space="preserve">% и «Жилищно-коммунальное хозяйство» </w:t>
      </w:r>
      <w:r>
        <w:t>46,8</w:t>
      </w:r>
      <w:r w:rsidRPr="000D1729">
        <w:t>%.</w:t>
      </w:r>
    </w:p>
    <w:p w:rsidR="00556747" w:rsidRPr="0046058F" w:rsidRDefault="00556747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Унечское городское поселение Унечского муниципального района Брянской области, Унечский   городской Совет народных депутатов</w:t>
      </w:r>
    </w:p>
    <w:p w:rsidR="00556747" w:rsidRDefault="00556747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556747" w:rsidRPr="0046058F" w:rsidRDefault="00556747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556747" w:rsidRPr="0050331C" w:rsidRDefault="00556747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556747" w:rsidRPr="0050331C" w:rsidRDefault="00556747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556747" w:rsidRPr="007D2395" w:rsidRDefault="00556747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>1. Утвердить отчет об исполнении бюджета Унечского городского поселения Унечского муниципального района Брянской области за 202</w:t>
      </w:r>
      <w:r>
        <w:t>3</w:t>
      </w:r>
      <w:r w:rsidRPr="00CD2A74">
        <w:t xml:space="preserve"> год по доходам в сумме </w:t>
      </w:r>
      <w:r>
        <w:t>122315594,47</w:t>
      </w:r>
      <w:r w:rsidRPr="00630189">
        <w:t>руб., по</w:t>
      </w:r>
      <w:r>
        <w:t xml:space="preserve"> </w:t>
      </w:r>
      <w:r w:rsidRPr="007D2395">
        <w:t>расходам в сумме 156</w:t>
      </w:r>
      <w:r>
        <w:t>769012,47</w:t>
      </w:r>
      <w:r w:rsidRPr="007D2395">
        <w:t xml:space="preserve">руб. с превышением расходов над доходами (дефицит) в сумме </w:t>
      </w:r>
      <w:r>
        <w:t>34453418</w:t>
      </w:r>
      <w:r w:rsidRPr="007D2395">
        <w:t xml:space="preserve"> руб. и со следующими показателями:</w:t>
      </w:r>
    </w:p>
    <w:p w:rsidR="00556747" w:rsidRPr="0050331C" w:rsidRDefault="00556747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 xml:space="preserve">я Унечского муниципального района Брянской области </w:t>
      </w:r>
      <w:r w:rsidRPr="0050331C">
        <w:t>за 20</w:t>
      </w:r>
      <w:r>
        <w:t>23</w:t>
      </w:r>
      <w:r w:rsidRPr="0050331C">
        <w:t xml:space="preserve"> год</w:t>
      </w:r>
      <w:r>
        <w:t xml:space="preserve"> по кодам классификации доходов бюджета</w:t>
      </w:r>
      <w:r w:rsidRPr="0050331C">
        <w:t xml:space="preserve"> согласно приложению 1;</w:t>
      </w:r>
    </w:p>
    <w:p w:rsidR="00556747" w:rsidRPr="0050331C" w:rsidRDefault="00556747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 xml:space="preserve">я Унечского муниципального района Брянской области за 2023 год </w:t>
      </w:r>
      <w:r w:rsidRPr="0050331C">
        <w:t xml:space="preserve">по ведомственной структуре </w:t>
      </w:r>
      <w:r>
        <w:t>расходов бюджета</w:t>
      </w:r>
      <w:r w:rsidRPr="0050331C">
        <w:t xml:space="preserve"> согласно приложению 2;</w:t>
      </w:r>
    </w:p>
    <w:p w:rsidR="00556747" w:rsidRPr="0050331C" w:rsidRDefault="00556747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 xml:space="preserve">я Унечского муниципального района Брянской области за 2023 год </w:t>
      </w:r>
      <w:r w:rsidRPr="0050331C">
        <w:t xml:space="preserve">по разделам и подразделам классификации </w:t>
      </w:r>
      <w:r>
        <w:t xml:space="preserve">расходов бюджета согласно </w:t>
      </w:r>
      <w:r w:rsidRPr="0050331C">
        <w:t>приложению 3;</w:t>
      </w:r>
    </w:p>
    <w:p w:rsidR="00556747" w:rsidRPr="0050331C" w:rsidRDefault="00556747" w:rsidP="00B257FC">
      <w:pPr>
        <w:spacing w:line="276" w:lineRule="auto"/>
        <w:jc w:val="both"/>
      </w:pPr>
      <w:r w:rsidRPr="0050331C">
        <w:t xml:space="preserve">              - по источникам</w:t>
      </w:r>
      <w:r>
        <w:t xml:space="preserve"> внутреннего</w:t>
      </w:r>
      <w:r w:rsidRPr="0050331C">
        <w:t xml:space="preserve"> финансирования дефицита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>я Унечского муниципального района Брянской области</w:t>
      </w:r>
      <w:r w:rsidRPr="0050331C">
        <w:t xml:space="preserve"> за 20</w:t>
      </w:r>
      <w:r>
        <w:t>23</w:t>
      </w:r>
      <w:r w:rsidRPr="0050331C">
        <w:t xml:space="preserve"> год</w:t>
      </w:r>
      <w:r>
        <w:t xml:space="preserve"> </w:t>
      </w:r>
      <w:r w:rsidRPr="0050331C">
        <w:t>с</w:t>
      </w:r>
      <w:r>
        <w:t xml:space="preserve">огласно приложению </w:t>
      </w:r>
    </w:p>
    <w:p w:rsidR="00556747" w:rsidRPr="0050331C" w:rsidRDefault="00556747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556747" w:rsidRPr="0050331C" w:rsidRDefault="00556747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556747" w:rsidRPr="0050331C" w:rsidRDefault="00556747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556747" w:rsidRPr="0050331C" w:rsidRDefault="00556747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556747" w:rsidRPr="0050331C" w:rsidRDefault="00556747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556747" w:rsidRPr="0050331C" w:rsidRDefault="00556747" w:rsidP="00B257FC">
      <w:pPr>
        <w:tabs>
          <w:tab w:val="left" w:pos="2310"/>
        </w:tabs>
        <w:ind w:left="709" w:hanging="645"/>
        <w:jc w:val="both"/>
      </w:pPr>
    </w:p>
    <w:p w:rsidR="00556747" w:rsidRPr="00600FB7" w:rsidRDefault="00556747" w:rsidP="00B257FC">
      <w:pPr>
        <w:tabs>
          <w:tab w:val="left" w:pos="2310"/>
        </w:tabs>
        <w:jc w:val="both"/>
        <w:rPr>
          <w:color w:val="FF0000"/>
        </w:rPr>
      </w:pPr>
    </w:p>
    <w:p w:rsidR="00556747" w:rsidRPr="007D51DD" w:rsidRDefault="00556747" w:rsidP="00B257FC">
      <w:pPr>
        <w:tabs>
          <w:tab w:val="left" w:pos="2310"/>
        </w:tabs>
        <w:jc w:val="both"/>
      </w:pPr>
    </w:p>
    <w:p w:rsidR="00556747" w:rsidRPr="007D51DD" w:rsidRDefault="00556747" w:rsidP="00B257FC">
      <w:pPr>
        <w:widowControl w:val="0"/>
        <w:autoSpaceDE w:val="0"/>
        <w:autoSpaceDN w:val="0"/>
        <w:adjustRightInd w:val="0"/>
        <w:jc w:val="both"/>
      </w:pPr>
    </w:p>
    <w:p w:rsidR="00556747" w:rsidRPr="002D72EB" w:rsidRDefault="00556747" w:rsidP="00C764E9">
      <w:pPr>
        <w:tabs>
          <w:tab w:val="left" w:pos="195"/>
          <w:tab w:val="center" w:pos="4819"/>
        </w:tabs>
      </w:pPr>
    </w:p>
    <w:p w:rsidR="00556747" w:rsidRDefault="00556747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</w:t>
      </w:r>
      <w:r>
        <w:t>О.Н.Дроздова</w:t>
      </w:r>
    </w:p>
    <w:p w:rsidR="00556747" w:rsidRDefault="00556747" w:rsidP="00C764E9">
      <w:pPr>
        <w:tabs>
          <w:tab w:val="left" w:pos="195"/>
          <w:tab w:val="center" w:pos="4819"/>
        </w:tabs>
      </w:pPr>
    </w:p>
    <w:p w:rsidR="00556747" w:rsidRPr="002D72EB" w:rsidRDefault="00556747" w:rsidP="00C764E9">
      <w:pPr>
        <w:tabs>
          <w:tab w:val="left" w:pos="195"/>
          <w:tab w:val="center" w:pos="4819"/>
        </w:tabs>
      </w:pPr>
    </w:p>
    <w:sectPr w:rsidR="00556747" w:rsidRPr="002D72EB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60256"/>
    <w:rsid w:val="000A6AEB"/>
    <w:rsid w:val="000D1729"/>
    <w:rsid w:val="000E2E09"/>
    <w:rsid w:val="000E52B0"/>
    <w:rsid w:val="00106953"/>
    <w:rsid w:val="00174ABC"/>
    <w:rsid w:val="00185B95"/>
    <w:rsid w:val="001B0E44"/>
    <w:rsid w:val="001B3EF7"/>
    <w:rsid w:val="001B77C3"/>
    <w:rsid w:val="001C0E16"/>
    <w:rsid w:val="001D2860"/>
    <w:rsid w:val="002040C2"/>
    <w:rsid w:val="002333F7"/>
    <w:rsid w:val="00254A65"/>
    <w:rsid w:val="00255B26"/>
    <w:rsid w:val="00277C37"/>
    <w:rsid w:val="002860BD"/>
    <w:rsid w:val="002A5856"/>
    <w:rsid w:val="002C0681"/>
    <w:rsid w:val="002C30DD"/>
    <w:rsid w:val="002C7E94"/>
    <w:rsid w:val="002D72EB"/>
    <w:rsid w:val="002F1F9C"/>
    <w:rsid w:val="003B05D0"/>
    <w:rsid w:val="003B141D"/>
    <w:rsid w:val="003C3A09"/>
    <w:rsid w:val="003C492F"/>
    <w:rsid w:val="003E7226"/>
    <w:rsid w:val="004166D2"/>
    <w:rsid w:val="004236C6"/>
    <w:rsid w:val="00437699"/>
    <w:rsid w:val="00437A8F"/>
    <w:rsid w:val="004525E9"/>
    <w:rsid w:val="0046058F"/>
    <w:rsid w:val="004B1CEB"/>
    <w:rsid w:val="004B5ECB"/>
    <w:rsid w:val="004B7E53"/>
    <w:rsid w:val="004D46CA"/>
    <w:rsid w:val="0050331C"/>
    <w:rsid w:val="00530F53"/>
    <w:rsid w:val="00547602"/>
    <w:rsid w:val="00556747"/>
    <w:rsid w:val="00577D2E"/>
    <w:rsid w:val="005D573E"/>
    <w:rsid w:val="005E54E6"/>
    <w:rsid w:val="005E6E2C"/>
    <w:rsid w:val="00600FB7"/>
    <w:rsid w:val="00601F4D"/>
    <w:rsid w:val="00611549"/>
    <w:rsid w:val="00630189"/>
    <w:rsid w:val="006475F6"/>
    <w:rsid w:val="006B7D74"/>
    <w:rsid w:val="006C3A57"/>
    <w:rsid w:val="006E13BA"/>
    <w:rsid w:val="00710A3D"/>
    <w:rsid w:val="00715EE8"/>
    <w:rsid w:val="00720BB6"/>
    <w:rsid w:val="007B6A23"/>
    <w:rsid w:val="007D2395"/>
    <w:rsid w:val="007D51DD"/>
    <w:rsid w:val="007E11B1"/>
    <w:rsid w:val="00800A6C"/>
    <w:rsid w:val="00802233"/>
    <w:rsid w:val="008154B7"/>
    <w:rsid w:val="008314AF"/>
    <w:rsid w:val="00843790"/>
    <w:rsid w:val="00874271"/>
    <w:rsid w:val="00874F52"/>
    <w:rsid w:val="00881AC9"/>
    <w:rsid w:val="00897A05"/>
    <w:rsid w:val="008E7DDB"/>
    <w:rsid w:val="00913168"/>
    <w:rsid w:val="00924156"/>
    <w:rsid w:val="009405E1"/>
    <w:rsid w:val="00944C91"/>
    <w:rsid w:val="009C204B"/>
    <w:rsid w:val="00A05FC9"/>
    <w:rsid w:val="00A6330B"/>
    <w:rsid w:val="00A64CE1"/>
    <w:rsid w:val="00A6617E"/>
    <w:rsid w:val="00A677DA"/>
    <w:rsid w:val="00AA3864"/>
    <w:rsid w:val="00B257FC"/>
    <w:rsid w:val="00B43280"/>
    <w:rsid w:val="00B659F9"/>
    <w:rsid w:val="00B810AF"/>
    <w:rsid w:val="00B877A3"/>
    <w:rsid w:val="00BE5587"/>
    <w:rsid w:val="00C04F95"/>
    <w:rsid w:val="00C43C7D"/>
    <w:rsid w:val="00C511B6"/>
    <w:rsid w:val="00C764E9"/>
    <w:rsid w:val="00C83A3B"/>
    <w:rsid w:val="00C8605B"/>
    <w:rsid w:val="00CB224D"/>
    <w:rsid w:val="00CD2A74"/>
    <w:rsid w:val="00D539C6"/>
    <w:rsid w:val="00DA5A17"/>
    <w:rsid w:val="00DB06E8"/>
    <w:rsid w:val="00DF0867"/>
    <w:rsid w:val="00E05FB5"/>
    <w:rsid w:val="00E26DCE"/>
    <w:rsid w:val="00EA2180"/>
    <w:rsid w:val="00F0196A"/>
    <w:rsid w:val="00F6563E"/>
    <w:rsid w:val="00FB13D8"/>
    <w:rsid w:val="00FC3694"/>
    <w:rsid w:val="00FC78BE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7DDB"/>
    <w:rPr>
      <w:rFonts w:ascii="Times New Roman" w:hAnsi="Times New Roman" w:cs="Times New Roman"/>
      <w:sz w:val="24"/>
      <w:u w:val="single"/>
    </w:rPr>
  </w:style>
  <w:style w:type="paragraph" w:styleId="BodyText3">
    <w:name w:val="Body Text 3"/>
    <w:basedOn w:val="Normal"/>
    <w:link w:val="BodyText3Char"/>
    <w:uiPriority w:val="99"/>
    <w:rsid w:val="00874271"/>
    <w:pPr>
      <w:jc w:val="both"/>
    </w:pPr>
    <w:rPr>
      <w:rFonts w:eastAsia="Calibri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74271"/>
    <w:rPr>
      <w:rFonts w:ascii="Times New Roman" w:hAnsi="Times New Roman" w:cs="Times New Roman"/>
      <w:sz w:val="24"/>
      <w:lang w:eastAsia="ru-RU"/>
    </w:rPr>
  </w:style>
  <w:style w:type="character" w:styleId="Hyperlink">
    <w:name w:val="Hyperlink"/>
    <w:basedOn w:val="DefaultParagraphFont"/>
    <w:uiPriority w:val="99"/>
    <w:semiHidden/>
    <w:rsid w:val="00874271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B224D"/>
    <w:pPr>
      <w:jc w:val="center"/>
    </w:pPr>
    <w:rPr>
      <w:rFonts w:eastAsia="Calibri"/>
    </w:rPr>
  </w:style>
  <w:style w:type="character" w:customStyle="1" w:styleId="TitleChar">
    <w:name w:val="Title Char"/>
    <w:basedOn w:val="DefaultParagraphFont"/>
    <w:link w:val="Title"/>
    <w:uiPriority w:val="99"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B224D"/>
    <w:rPr>
      <w:rFonts w:ascii="Arial Narrow" w:hAnsi="Arial Narrow" w:cs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280"/>
    <w:rPr>
      <w:rFonts w:ascii="Tahoma" w:hAnsi="Tahoma" w:cs="Times New Roman"/>
      <w:sz w:val="16"/>
      <w:lang w:eastAsia="ru-RU"/>
    </w:rPr>
  </w:style>
  <w:style w:type="character" w:customStyle="1" w:styleId="a">
    <w:name w:val="Знак Знак"/>
    <w:uiPriority w:val="99"/>
    <w:locked/>
    <w:rsid w:val="00E26DCE"/>
    <w:rPr>
      <w:rFonts w:ascii="Arial Narrow" w:hAnsi="Arial Narrow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9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492</TotalTime>
  <Pages>2</Pages>
  <Words>663</Words>
  <Characters>3782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53</cp:revision>
  <cp:lastPrinted>2024-03-28T07:35:00Z</cp:lastPrinted>
  <dcterms:created xsi:type="dcterms:W3CDTF">2020-02-01T02:37:00Z</dcterms:created>
  <dcterms:modified xsi:type="dcterms:W3CDTF">2024-05-06T12:56:00Z</dcterms:modified>
</cp:coreProperties>
</file>